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BA" w:rsidRPr="00DF51F1" w:rsidRDefault="00AC66BA" w:rsidP="00B95071">
      <w:pPr>
        <w:pStyle w:val="Overskrift1"/>
        <w:numPr>
          <w:ilvl w:val="0"/>
          <w:numId w:val="0"/>
        </w:numPr>
        <w:rPr>
          <w:rFonts w:ascii="Times New Roman" w:hAnsi="Times New Roman" w:cs="Times New Roman"/>
          <w:szCs w:val="24"/>
        </w:rPr>
      </w:pPr>
      <w:r w:rsidRPr="00DF51F1">
        <w:rPr>
          <w:rFonts w:ascii="Times New Roman" w:hAnsi="Times New Roman" w:cs="Times New Roman"/>
          <w:szCs w:val="24"/>
        </w:rPr>
        <w:t xml:space="preserve">Vedlegg </w:t>
      </w:r>
      <w:r w:rsidR="00190DCC">
        <w:rPr>
          <w:rFonts w:ascii="Times New Roman" w:hAnsi="Times New Roman" w:cs="Times New Roman"/>
          <w:szCs w:val="24"/>
        </w:rPr>
        <w:t>j</w:t>
      </w:r>
    </w:p>
    <w:p w:rsidR="00AC66BA" w:rsidRPr="00DF51F1" w:rsidRDefault="00AC66BA" w:rsidP="00B95071">
      <w:pPr>
        <w:rPr>
          <w:rFonts w:ascii="Times New Roman" w:hAnsi="Times New Roman"/>
          <w:b/>
          <w:sz w:val="28"/>
          <w:szCs w:val="28"/>
          <w:lang w:val="nn-NO"/>
        </w:rPr>
      </w:pPr>
      <w:r w:rsidRPr="00DF51F1">
        <w:rPr>
          <w:rFonts w:ascii="Times New Roman" w:hAnsi="Times New Roman"/>
          <w:b/>
          <w:sz w:val="28"/>
          <w:szCs w:val="28"/>
          <w:lang w:val="nn-NO"/>
        </w:rPr>
        <w:t>Nøkkelopplysningar</w:t>
      </w:r>
    </w:p>
    <w:p w:rsidR="00AC66BA" w:rsidRPr="00DF51F1" w:rsidRDefault="00AC66BA" w:rsidP="00CD6236">
      <w:pPr>
        <w:rPr>
          <w:rFonts w:ascii="Times New Roman" w:hAnsi="Times New Roman"/>
          <w:b/>
          <w:sz w:val="24"/>
          <w:szCs w:val="24"/>
          <w:lang w:val="nn-NO"/>
        </w:rPr>
      </w:pPr>
    </w:p>
    <w:tbl>
      <w:tblPr>
        <w:tblW w:w="88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70"/>
        <w:gridCol w:w="1910"/>
        <w:gridCol w:w="1980"/>
        <w:gridCol w:w="2160"/>
      </w:tblGrid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ind w:hanging="187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10" w:type="dxa"/>
          </w:tcPr>
          <w:p w:rsidR="00AC66BA" w:rsidRPr="00DF51F1" w:rsidRDefault="00AC66BA" w:rsidP="006D7E0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År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</w:t>
            </w:r>
            <w:r w:rsidR="00190D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  <w:bookmarkStart w:id="0" w:name="_GoBack"/>
            <w:bookmarkEnd w:id="0"/>
          </w:p>
        </w:tc>
        <w:tc>
          <w:tcPr>
            <w:tcW w:w="1980" w:type="dxa"/>
          </w:tcPr>
          <w:p w:rsidR="00AC66BA" w:rsidRPr="00DF51F1" w:rsidRDefault="00190DCC" w:rsidP="00C4781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År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2014</w:t>
            </w:r>
          </w:p>
        </w:tc>
        <w:tc>
          <w:tcPr>
            <w:tcW w:w="2160" w:type="dxa"/>
          </w:tcPr>
          <w:p w:rsidR="00AC66BA" w:rsidRPr="00DF51F1" w:rsidRDefault="00190DCC" w:rsidP="00C4781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År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2015</w:t>
            </w: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Inntekter</w:t>
            </w:r>
            <w:proofErr w:type="spellEnd"/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Kostnader</w:t>
            </w:r>
            <w:proofErr w:type="spellEnd"/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Finanskostnader</w:t>
            </w:r>
            <w:proofErr w:type="spellEnd"/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Resultat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før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skatt</w:t>
            </w:r>
            <w:proofErr w:type="spellEnd"/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Eigenkapitalandel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Eigenkapital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NOK</w:t>
            </w:r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Resultat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NOK</w:t>
            </w:r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  <w:tr w:rsidR="00AC66BA" w:rsidRPr="00DF51F1" w:rsidTr="00C4781F">
        <w:tc>
          <w:tcPr>
            <w:tcW w:w="2770" w:type="dxa"/>
          </w:tcPr>
          <w:p w:rsidR="00AC66BA" w:rsidRPr="00DF51F1" w:rsidRDefault="00AC66BA" w:rsidP="00C4781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nb-NO"/>
              </w:rPr>
            </w:pPr>
            <w:proofErr w:type="spellStart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Likviditetsgrad</w:t>
            </w:r>
            <w:proofErr w:type="spellEnd"/>
            <w:r w:rsidRPr="00DF51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91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98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160" w:type="dxa"/>
          </w:tcPr>
          <w:p w:rsidR="00AC66BA" w:rsidRPr="00DF51F1" w:rsidRDefault="00AC66BA" w:rsidP="00C478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00AC66BA" w:rsidRDefault="00AC66BA" w:rsidP="00CD6236"/>
    <w:sectPr w:rsidR="00AC66BA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071"/>
    <w:rsid w:val="00145E83"/>
    <w:rsid w:val="00167651"/>
    <w:rsid w:val="00190DCC"/>
    <w:rsid w:val="00236581"/>
    <w:rsid w:val="003628D1"/>
    <w:rsid w:val="003F00EB"/>
    <w:rsid w:val="0042750E"/>
    <w:rsid w:val="0063600C"/>
    <w:rsid w:val="006D7E0C"/>
    <w:rsid w:val="007C7B55"/>
    <w:rsid w:val="00AC66BA"/>
    <w:rsid w:val="00B95071"/>
    <w:rsid w:val="00C4781F"/>
    <w:rsid w:val="00C92445"/>
    <w:rsid w:val="00CD6236"/>
    <w:rsid w:val="00D16E4B"/>
    <w:rsid w:val="00DF51F1"/>
    <w:rsid w:val="00F24352"/>
    <w:rsid w:val="00F8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71"/>
    <w:pPr>
      <w:spacing w:before="120" w:after="120"/>
    </w:pPr>
    <w:rPr>
      <w:rFonts w:cs="Times New Roman"/>
      <w:lang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71"/>
    <w:pPr>
      <w:spacing w:before="120" w:after="120"/>
    </w:pPr>
    <w:rPr>
      <w:rFonts w:cs="Times New Roman"/>
      <w:lang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F1B07ED4.dotm</Template>
  <TotalTime>1</TotalTime>
  <Pages>1</Pages>
  <Words>25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G</vt:lpstr>
    </vt:vector>
  </TitlesOfParts>
  <Company>Firstventura AS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G</dc:title>
  <dc:subject/>
  <dc:creator>Torstein Fjeldet Lunde</dc:creator>
  <cp:keywords/>
  <dc:description/>
  <cp:lastModifiedBy>kook</cp:lastModifiedBy>
  <cp:revision>6</cp:revision>
  <dcterms:created xsi:type="dcterms:W3CDTF">2012-04-13T13:02:00Z</dcterms:created>
  <dcterms:modified xsi:type="dcterms:W3CDTF">2016-01-27T14:21:00Z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0x010100184353E0DBA09C4196D5FB632766B46B</vt:lpwstr>
  </property>
</Properties>
</file>